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99CF" w14:textId="058941AE" w:rsidR="00D059FA" w:rsidRDefault="00B92099" w:rsidP="00B92099">
      <w:pPr>
        <w:tabs>
          <w:tab w:val="left" w:pos="864"/>
          <w:tab w:val="left" w:pos="1152"/>
          <w:tab w:val="left" w:pos="1440"/>
        </w:tabs>
        <w:jc w:val="center"/>
        <w:rPr>
          <w:cs/>
        </w:rPr>
      </w:pPr>
      <w:r w:rsidRPr="00B92099">
        <w:rPr>
          <w:b/>
          <w:bCs/>
          <w:sz w:val="36"/>
          <w:szCs w:val="36"/>
        </w:rPr>
        <w:t>LIST OF FIGURES</w:t>
      </w:r>
    </w:p>
    <w:tbl>
      <w:tblPr>
        <w:tblW w:w="8460" w:type="dxa"/>
        <w:tblInd w:w="108" w:type="dxa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4402B7" w:rsidRPr="0039175E" w14:paraId="22D82319" w14:textId="77777777" w:rsidTr="0003117F">
        <w:tc>
          <w:tcPr>
            <w:tcW w:w="7560" w:type="dxa"/>
            <w:gridSpan w:val="2"/>
          </w:tcPr>
          <w:p w14:paraId="07958859" w14:textId="0F2851B8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left="-108"/>
              <w:jc w:val="thaiDistribute"/>
            </w:pPr>
            <w:r w:rsidRPr="00B92099">
              <w:t>Figure No.</w:t>
            </w:r>
          </w:p>
        </w:tc>
        <w:tc>
          <w:tcPr>
            <w:tcW w:w="900" w:type="dxa"/>
          </w:tcPr>
          <w:p w14:paraId="0E9C7243" w14:textId="40363820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</w:pPr>
            <w:r>
              <w:t>Page</w:t>
            </w:r>
          </w:p>
        </w:tc>
      </w:tr>
      <w:tr w:rsidR="004402B7" w:rsidRPr="0039175E" w14:paraId="63DCE727" w14:textId="77777777" w:rsidTr="0003117F">
        <w:tc>
          <w:tcPr>
            <w:tcW w:w="540" w:type="dxa"/>
          </w:tcPr>
          <w:p w14:paraId="58C736BE" w14:textId="77777777" w:rsidR="004402B7" w:rsidRPr="0039175E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 w:rsidRPr="0039175E">
              <w:rPr>
                <w:rFonts w:hint="cs"/>
                <w:cs/>
              </w:rPr>
              <w:t>1</w:t>
            </w:r>
          </w:p>
        </w:tc>
        <w:tc>
          <w:tcPr>
            <w:tcW w:w="7020" w:type="dxa"/>
          </w:tcPr>
          <w:p w14:paraId="6D8C0DDB" w14:textId="7F835622" w:rsidR="004402B7" w:rsidRPr="0039175E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="004402B7" w:rsidRPr="0039175E">
              <w:rPr>
                <w:rFonts w:hint="cs"/>
                <w:cs/>
              </w:rPr>
              <w:t xml:space="preserve">   </w:t>
            </w:r>
            <w:proofErr w:type="gramEnd"/>
            <w:r w:rsidR="004402B7" w:rsidRPr="0039175E">
              <w:rPr>
                <w:rFonts w:hint="cs"/>
                <w:cs/>
              </w:rPr>
              <w:t xml:space="preserve"> </w:t>
            </w:r>
            <w:r w:rsidR="004402B7">
              <w:t>……………………………………………………………</w:t>
            </w:r>
            <w:proofErr w:type="gramStart"/>
            <w:r w:rsidR="004402B7">
              <w:t>…..</w:t>
            </w:r>
            <w:proofErr w:type="gramEnd"/>
          </w:p>
        </w:tc>
        <w:tc>
          <w:tcPr>
            <w:tcW w:w="900" w:type="dxa"/>
          </w:tcPr>
          <w:p w14:paraId="30FC8DE9" w14:textId="1BBD22C4" w:rsidR="004402B7" w:rsidRPr="0003117F" w:rsidRDefault="00B92099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80170F8" w14:textId="77777777" w:rsidTr="0003117F">
        <w:tc>
          <w:tcPr>
            <w:tcW w:w="540" w:type="dxa"/>
          </w:tcPr>
          <w:p w14:paraId="2C9CB642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2</w:t>
            </w:r>
          </w:p>
        </w:tc>
        <w:tc>
          <w:tcPr>
            <w:tcW w:w="7020" w:type="dxa"/>
          </w:tcPr>
          <w:p w14:paraId="1308DBD2" w14:textId="1DD4462E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</w:tcPr>
          <w:p w14:paraId="55E5B299" w14:textId="3934B8ED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9DF4FA7" w14:textId="77777777" w:rsidTr="0003117F">
        <w:tc>
          <w:tcPr>
            <w:tcW w:w="540" w:type="dxa"/>
          </w:tcPr>
          <w:p w14:paraId="1A57CEAF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 w:rsidRPr="0039175E">
              <w:rPr>
                <w:rFonts w:hint="cs"/>
                <w:cs/>
              </w:rPr>
              <w:t>3</w:t>
            </w:r>
          </w:p>
        </w:tc>
        <w:tc>
          <w:tcPr>
            <w:tcW w:w="7020" w:type="dxa"/>
          </w:tcPr>
          <w:p w14:paraId="35A0DB54" w14:textId="473D5053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</w:tcPr>
          <w:p w14:paraId="770AF17D" w14:textId="197D1F27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09790A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FFB4A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C13AD0" w14:textId="36EC12D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FA0B7E" w14:textId="2E3CE3F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42BC533E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1953323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3D76F4D" w14:textId="5A2C3B1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D5AF8C" w14:textId="58E10D2C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70385119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D2530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8C73345" w14:textId="7A8D4170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692BE" w14:textId="5E09567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0B775F1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8C1043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758AEA3" w14:textId="452CC2D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3063F3" w14:textId="706FFA04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2914C583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87819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28288D1" w14:textId="68C93190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79E67" w14:textId="716BF492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694CE2C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CEA023E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864BB38" w14:textId="6DDB320D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6F441D" w14:textId="0846FC07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67A546F6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B64C51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</w:pPr>
            <w: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D9AB390" w14:textId="64265B11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E789FB" w14:textId="129FBA69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14DB8D79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A030F8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E837F9E" w14:textId="003D9076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C3D553" w14:textId="0BA907E5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B92099" w:rsidRPr="0039175E" w14:paraId="04ABA2AF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CF16E6" w14:textId="77777777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4AE5B62" w14:textId="2221745F" w:rsidR="00B92099" w:rsidRPr="0039175E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</w:pPr>
            <w:r>
              <w:rPr>
                <w:color w:val="FF0000"/>
              </w:rPr>
              <w:t xml:space="preserve">[Figure </w:t>
            </w:r>
            <w:proofErr w:type="gramStart"/>
            <w:r>
              <w:rPr>
                <w:color w:val="FF0000"/>
              </w:rPr>
              <w:t>Title]</w:t>
            </w:r>
            <w:r w:rsidRPr="0039175E">
              <w:rPr>
                <w:rFonts w:hint="cs"/>
                <w:cs/>
              </w:rPr>
              <w:t xml:space="preserve">   </w:t>
            </w:r>
            <w:proofErr w:type="gramEnd"/>
            <w:r w:rsidRPr="0039175E">
              <w:rPr>
                <w:rFonts w:hint="cs"/>
                <w:cs/>
              </w:rPr>
              <w:t xml:space="preserve"> </w:t>
            </w:r>
            <w:r>
              <w:t>……………………………………………………………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492AC" w14:textId="005D4B91" w:rsidR="00B92099" w:rsidRPr="0003117F" w:rsidRDefault="00B92099" w:rsidP="00B92099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478CD104" w14:textId="77777777" w:rsidR="00A32B51" w:rsidRDefault="00A32B51" w:rsidP="00A32B51">
      <w:pPr>
        <w:tabs>
          <w:tab w:val="left" w:pos="864"/>
          <w:tab w:val="left" w:pos="1152"/>
          <w:tab w:val="left" w:pos="1440"/>
        </w:tabs>
        <w:jc w:val="thaiDistribute"/>
      </w:pPr>
    </w:p>
    <w:sectPr w:rsidR="00A32B51" w:rsidSect="0003117F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3B6"/>
    <w:rsid w:val="00002BEF"/>
    <w:rsid w:val="0003117F"/>
    <w:rsid w:val="00033124"/>
    <w:rsid w:val="00034EC3"/>
    <w:rsid w:val="0009679E"/>
    <w:rsid w:val="000D470F"/>
    <w:rsid w:val="00105E6D"/>
    <w:rsid w:val="001E1464"/>
    <w:rsid w:val="002912B8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402B7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653B6"/>
    <w:rsid w:val="006B2618"/>
    <w:rsid w:val="006D287E"/>
    <w:rsid w:val="00735BAE"/>
    <w:rsid w:val="00764B5E"/>
    <w:rsid w:val="00782686"/>
    <w:rsid w:val="00787F6A"/>
    <w:rsid w:val="007E4D6C"/>
    <w:rsid w:val="008157BA"/>
    <w:rsid w:val="00831259"/>
    <w:rsid w:val="00894943"/>
    <w:rsid w:val="00923E73"/>
    <w:rsid w:val="009953E3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92099"/>
    <w:rsid w:val="00BC4498"/>
    <w:rsid w:val="00BD539E"/>
    <w:rsid w:val="00BE1542"/>
    <w:rsid w:val="00BF5D90"/>
    <w:rsid w:val="00C120AA"/>
    <w:rsid w:val="00CC5487"/>
    <w:rsid w:val="00D059FA"/>
    <w:rsid w:val="00DB3E43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8FDC3"/>
  <w15:chartTrackingRefBased/>
  <w15:docId w15:val="{3528F0AA-344C-6147-81B2-5605A6F9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8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T8----------------------------.dot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2</cp:revision>
  <cp:lastPrinted>2011-01-04T07:00:00Z</cp:lastPrinted>
  <dcterms:created xsi:type="dcterms:W3CDTF">2025-12-01T03:16:00Z</dcterms:created>
  <dcterms:modified xsi:type="dcterms:W3CDTF">2025-12-01T03:16:00Z</dcterms:modified>
</cp:coreProperties>
</file>